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A5D0" w14:textId="77777777" w:rsidR="00026246" w:rsidRDefault="00026246" w:rsidP="00026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Dionysia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LEESE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7CBDF5A6" w14:textId="77777777" w:rsidR="00026246" w:rsidRDefault="00026246" w:rsidP="00026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Sheldwich</w:t>
      </w:r>
      <w:proofErr w:type="spellEnd"/>
      <w:r>
        <w:rPr>
          <w:rFonts w:cs="Times New Roman"/>
          <w:szCs w:val="24"/>
        </w:rPr>
        <w:t>.</w:t>
      </w:r>
    </w:p>
    <w:p w14:paraId="1E85E063" w14:textId="77777777" w:rsidR="00026246" w:rsidRDefault="00026246" w:rsidP="00026246">
      <w:pPr>
        <w:pStyle w:val="NoSpacing"/>
        <w:rPr>
          <w:rFonts w:cs="Times New Roman"/>
          <w:szCs w:val="24"/>
        </w:rPr>
      </w:pPr>
    </w:p>
    <w:p w14:paraId="10FDEBD7" w14:textId="77777777" w:rsidR="00026246" w:rsidRDefault="00026246" w:rsidP="00026246">
      <w:pPr>
        <w:pStyle w:val="NoSpacing"/>
        <w:rPr>
          <w:rFonts w:cs="Times New Roman"/>
          <w:szCs w:val="24"/>
        </w:rPr>
      </w:pPr>
    </w:p>
    <w:p w14:paraId="784D6195" w14:textId="77777777" w:rsidR="00026246" w:rsidRDefault="00026246" w:rsidP="00026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She made her Will.</w:t>
      </w:r>
    </w:p>
    <w:p w14:paraId="4BA58019" w14:textId="77777777" w:rsidR="00026246" w:rsidRDefault="00026246" w:rsidP="00026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2730195F" w14:textId="77777777" w:rsidR="00026246" w:rsidRDefault="00026246" w:rsidP="00026246">
      <w:pPr>
        <w:pStyle w:val="NoSpacing"/>
        <w:rPr>
          <w:rFonts w:cs="Times New Roman"/>
          <w:szCs w:val="24"/>
        </w:rPr>
      </w:pPr>
    </w:p>
    <w:p w14:paraId="7B4A26A1" w14:textId="77777777" w:rsidR="00026246" w:rsidRDefault="00026246" w:rsidP="00026246">
      <w:pPr>
        <w:pStyle w:val="NoSpacing"/>
        <w:rPr>
          <w:rFonts w:cs="Times New Roman"/>
          <w:szCs w:val="24"/>
        </w:rPr>
      </w:pPr>
    </w:p>
    <w:p w14:paraId="66B8D583" w14:textId="77777777" w:rsidR="00026246" w:rsidRDefault="00026246" w:rsidP="00026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September 2022</w:t>
      </w:r>
    </w:p>
    <w:p w14:paraId="01F16B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1957F" w14:textId="77777777" w:rsidR="00026246" w:rsidRDefault="00026246" w:rsidP="009139A6">
      <w:r>
        <w:separator/>
      </w:r>
    </w:p>
  </w:endnote>
  <w:endnote w:type="continuationSeparator" w:id="0">
    <w:p w14:paraId="181A5772" w14:textId="77777777" w:rsidR="00026246" w:rsidRDefault="000262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4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D3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C0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D09C" w14:textId="77777777" w:rsidR="00026246" w:rsidRDefault="00026246" w:rsidP="009139A6">
      <w:r>
        <w:separator/>
      </w:r>
    </w:p>
  </w:footnote>
  <w:footnote w:type="continuationSeparator" w:id="0">
    <w:p w14:paraId="1B28C8EC" w14:textId="77777777" w:rsidR="00026246" w:rsidRDefault="000262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D9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F7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73A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46"/>
    <w:rsid w:val="0002624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451B9"/>
  <w15:chartTrackingRefBased/>
  <w15:docId w15:val="{46D4E7A2-17F9-4B57-9DB2-49E096DF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62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2023-01-21T20:50:00Z</dcterms:created>
  <dcterms:modified xsi:type="dcterms:W3CDTF">2023-01-21T20:51:00Z</dcterms:modified>
</cp:coreProperties>
</file>